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20037</w:t>
      </w:r>
    </w:p>
    <w:p>
      <w:pPr>
        <w:pStyle w:val="104"/>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highlight w:val="none"/>
          <w:lang w:val="en-US" w:eastAsia="zh-CN"/>
        </w:rPr>
        <w:tab/>
      </w:r>
    </w:p>
    <w:p>
      <w:pPr>
        <w:pStyle w:val="104"/>
        <w:tabs>
          <w:tab w:val="right" w:pos="9639"/>
        </w:tabs>
        <w:spacing w:after="0"/>
        <w:rPr>
          <w:b/>
          <w:sz w:val="24"/>
          <w:highlight w:val="none"/>
          <w:lang w:val="en-US" w:eastAsia="zh-CN"/>
        </w:rPr>
      </w:pPr>
    </w:p>
    <w:p>
      <w:pPr>
        <w:pStyle w:val="104"/>
        <w:tabs>
          <w:tab w:val="right" w:pos="9639"/>
        </w:tabs>
        <w:spacing w:after="0"/>
        <w:outlineLvl w:val="0"/>
        <w:rPr>
          <w:b/>
          <w:sz w:val="24"/>
          <w:highlight w:val="yellow"/>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47</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4</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eastAsia" w:ascii="Arial" w:hAnsi="Arial" w:eastAsia="宋体" w:cs="Arial"/>
          <w:highlight w:val="none"/>
          <w:lang w:val="en-US" w:eastAsia="zh-CN"/>
        </w:rPr>
        <w:t>20038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bookmarkStart w:id="0" w:name="_GoBack"/>
      <w:r>
        <w:rPr>
          <w:rFonts w:hint="eastAsia" w:ascii="Arial" w:hAnsi="Arial" w:eastAsia="等线" w:cs="Arial"/>
          <w:highlight w:val="none"/>
          <w:lang w:val="en-US" w:eastAsia="zh-CN"/>
        </w:rPr>
        <w:t>47</w:t>
      </w:r>
      <w:bookmarkEnd w:id="0"/>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20038</w:t>
      </w:r>
      <w:r>
        <w:rPr>
          <w:rFonts w:hint="eastAsia" w:ascii="Arial" w:hAnsi="Arial" w:eastAsia="等线" w:cs="Arial"/>
          <w:highlight w:val="none"/>
          <w:lang w:val="en-US"/>
        </w:rPr>
        <w:t xml:space="preserve"> WP - NR_Rel-17_PC2_n39 after RAN5#9</w:t>
      </w:r>
      <w:r>
        <w:rPr>
          <w:rFonts w:hint="eastAsia" w:ascii="Arial" w:hAnsi="Arial" w:eastAsia="等线" w:cs="Arial"/>
          <w:highlight w:val="none"/>
          <w:lang w:val="en-US" w:eastAsia="zh-CN"/>
        </w:rPr>
        <w:t>4</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R5-220139</w:t>
      </w:r>
      <w:r>
        <w:rPr>
          <w:rFonts w:hint="eastAsia" w:ascii="Arial" w:hAnsi="Arial" w:eastAsia="等线" w:cs="Arial"/>
          <w:highlight w:val="none"/>
        </w:rPr>
        <w:tab/>
      </w:r>
      <w:r>
        <w:rPr>
          <w:rFonts w:hint="eastAsia" w:ascii="Arial" w:hAnsi="Arial" w:eastAsia="等线" w:cs="Arial"/>
          <w:highlight w:val="none"/>
        </w:rPr>
        <w:t>Update test requirements of PC2 n39 MOP for UL MIMO</w:t>
      </w:r>
      <w:r>
        <w:rPr>
          <w:rFonts w:hint="default" w:ascii="Arial" w:hAnsi="Arial" w:eastAsia="等线" w:cs="Arial"/>
          <w:highlight w:val="none"/>
          <w:lang w:val="en-US"/>
        </w:rPr>
        <w:t xml:space="preserve">, </w:t>
      </w:r>
      <w:r>
        <w:rPr>
          <w:rFonts w:hint="eastAsia" w:ascii="Arial" w:hAnsi="Arial" w:eastAsia="等线" w:cs="Arial"/>
          <w:highlight w:val="none"/>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61D772E"/>
    <w:multiLevelType w:val="singleLevel"/>
    <w:tmpl w:val="761D772E"/>
    <w:lvl w:ilvl="0" w:tentative="0">
      <w:start w:val="1"/>
      <w:numFmt w:val="decimal"/>
      <w:lvlText w:val="[%1]"/>
      <w:lvlJc w:val="left"/>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A8915D5"/>
    <w:rsid w:val="0CBF63D8"/>
    <w:rsid w:val="10B9696A"/>
    <w:rsid w:val="129D3B5C"/>
    <w:rsid w:val="1BA908EE"/>
    <w:rsid w:val="1E592DFF"/>
    <w:rsid w:val="1EF80073"/>
    <w:rsid w:val="1F90679E"/>
    <w:rsid w:val="24B51053"/>
    <w:rsid w:val="270A14EF"/>
    <w:rsid w:val="27452B8C"/>
    <w:rsid w:val="2BDB3982"/>
    <w:rsid w:val="2D74066C"/>
    <w:rsid w:val="30776136"/>
    <w:rsid w:val="316F7BD4"/>
    <w:rsid w:val="36330107"/>
    <w:rsid w:val="37AC57DE"/>
    <w:rsid w:val="3A7B10C3"/>
    <w:rsid w:val="3B421E74"/>
    <w:rsid w:val="436B16F2"/>
    <w:rsid w:val="44025EC6"/>
    <w:rsid w:val="46500DD5"/>
    <w:rsid w:val="48506B94"/>
    <w:rsid w:val="48841F88"/>
    <w:rsid w:val="4DF914C3"/>
    <w:rsid w:val="53200D3E"/>
    <w:rsid w:val="564E5D25"/>
    <w:rsid w:val="56931BEC"/>
    <w:rsid w:val="5A466BC8"/>
    <w:rsid w:val="5CA80748"/>
    <w:rsid w:val="61CF28C4"/>
    <w:rsid w:val="630A3CE1"/>
    <w:rsid w:val="64151DA0"/>
    <w:rsid w:val="647C5B58"/>
    <w:rsid w:val="67473D45"/>
    <w:rsid w:val="6A8A758B"/>
    <w:rsid w:val="6C2C3ECC"/>
    <w:rsid w:val="716D30CB"/>
    <w:rsid w:val="73D13601"/>
    <w:rsid w:val="760F7204"/>
    <w:rsid w:val="774A0DFA"/>
    <w:rsid w:val="79E91CF9"/>
    <w:rsid w:val="7B3548A4"/>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4</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2022-03-08T15:20:43Z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